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084" w:rsidRPr="00557EF7" w:rsidRDefault="000D2084" w:rsidP="00A20E8A">
      <w:pPr>
        <w:spacing w:line="259" w:lineRule="auto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b/>
          <w:sz w:val="20"/>
        </w:rPr>
        <w:t xml:space="preserve">     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 w:rsidRPr="00B523C0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</w:t>
      </w:r>
      <w:r>
        <w:rPr>
          <w:rFonts w:ascii="Calibri" w:hAnsi="Calibri" w:cs="Calibri"/>
          <w:b/>
          <w:sz w:val="18"/>
          <w:szCs w:val="18"/>
        </w:rPr>
        <w:t xml:space="preserve">    </w:t>
      </w:r>
      <w:r w:rsidRPr="00557EF7">
        <w:rPr>
          <w:rFonts w:ascii="Calibri" w:hAnsi="Calibri" w:cs="Calibri"/>
          <w:color w:val="000000"/>
          <w:sz w:val="20"/>
          <w:szCs w:val="20"/>
        </w:rPr>
        <w:t xml:space="preserve">Załącznik nr </w:t>
      </w:r>
      <w:r>
        <w:rPr>
          <w:rFonts w:ascii="Calibri" w:hAnsi="Calibri" w:cs="Calibri"/>
          <w:color w:val="000000"/>
          <w:sz w:val="20"/>
        </w:rPr>
        <w:t>5</w:t>
      </w:r>
      <w:r w:rsidRPr="00557EF7">
        <w:rPr>
          <w:rFonts w:ascii="Calibri" w:hAnsi="Calibri" w:cs="Calibri"/>
          <w:color w:val="000000"/>
          <w:sz w:val="20"/>
          <w:szCs w:val="20"/>
        </w:rPr>
        <w:t xml:space="preserve"> do SWZ –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557EF7">
        <w:rPr>
          <w:rFonts w:ascii="Calibri" w:hAnsi="Calibri" w:cs="Calibri"/>
          <w:color w:val="000000"/>
          <w:sz w:val="20"/>
          <w:szCs w:val="20"/>
        </w:rPr>
        <w:t>wzór</w:t>
      </w:r>
    </w:p>
    <w:p w:rsidR="000D2084" w:rsidRPr="00B523C0" w:rsidRDefault="000D2084" w:rsidP="00311A89">
      <w:pPr>
        <w:spacing w:line="240" w:lineRule="auto"/>
        <w:rPr>
          <w:rFonts w:ascii="Calibri" w:hAnsi="Calibri" w:cs="Calibri"/>
          <w:bCs/>
          <w:sz w:val="18"/>
          <w:szCs w:val="18"/>
        </w:rPr>
      </w:pPr>
    </w:p>
    <w:p w:rsidR="000D2084" w:rsidRPr="00D1457E" w:rsidRDefault="000D2084" w:rsidP="003159BE">
      <w:pPr>
        <w:tabs>
          <w:tab w:val="left" w:pos="567"/>
        </w:tabs>
        <w:ind w:left="284" w:hanging="284"/>
        <w:jc w:val="center"/>
        <w:rPr>
          <w:rFonts w:ascii="Calibri" w:hAnsi="Calibri" w:cs="Calibri"/>
          <w:b/>
          <w:sz w:val="22"/>
          <w:szCs w:val="22"/>
        </w:rPr>
      </w:pPr>
      <w:r w:rsidRPr="00B523C0">
        <w:rPr>
          <w:rFonts w:ascii="Calibri" w:hAnsi="Calibri" w:cs="Calibri"/>
          <w:b/>
          <w:sz w:val="22"/>
          <w:szCs w:val="22"/>
        </w:rPr>
        <w:t xml:space="preserve">Wykaz </w:t>
      </w:r>
      <w:r w:rsidRPr="00D1457E">
        <w:rPr>
          <w:rFonts w:ascii="Calibri" w:hAnsi="Calibri" w:cs="Calibri"/>
          <w:b/>
          <w:sz w:val="22"/>
          <w:szCs w:val="22"/>
        </w:rPr>
        <w:t>osób (wzór)</w:t>
      </w:r>
    </w:p>
    <w:p w:rsidR="000D2084" w:rsidRPr="00D1457E" w:rsidRDefault="000D2084" w:rsidP="003159BE">
      <w:pPr>
        <w:tabs>
          <w:tab w:val="left" w:pos="0"/>
        </w:tabs>
        <w:spacing w:line="240" w:lineRule="auto"/>
        <w:rPr>
          <w:rFonts w:ascii="Calibri" w:hAnsi="Calibri" w:cs="Calibri"/>
          <w:sz w:val="22"/>
          <w:szCs w:val="22"/>
        </w:rPr>
      </w:pPr>
      <w:r w:rsidRPr="00D1457E">
        <w:rPr>
          <w:rFonts w:ascii="Calibri" w:hAnsi="Calibri" w:cs="Calibri"/>
          <w:sz w:val="22"/>
          <w:szCs w:val="22"/>
        </w:rPr>
        <w:t>skierowanych przez Wykonawcę do realizacji zamówienia publicznego, w szczególności odpowiedzialnych za świadczenie usług, wraz z informacjami na temat ich kwalifikacji zawodowych, doświadczenia i wykształcenia niezbędnych do wykonania zamówienia publicznego, a także zakresu wykonywanych przez nie czynności oraz informacj</w:t>
      </w:r>
      <w:r>
        <w:rPr>
          <w:rFonts w:ascii="Calibri" w:hAnsi="Calibri" w:cs="Calibri"/>
          <w:sz w:val="22"/>
          <w:szCs w:val="22"/>
        </w:rPr>
        <w:t>ą</w:t>
      </w:r>
      <w:r w:rsidRPr="00D1457E">
        <w:rPr>
          <w:rFonts w:ascii="Calibri" w:hAnsi="Calibri" w:cs="Calibri"/>
          <w:sz w:val="22"/>
          <w:szCs w:val="22"/>
        </w:rPr>
        <w:t xml:space="preserve"> o podstawie do dysponowania wskazanymi osobami</w:t>
      </w:r>
      <w:r>
        <w:rPr>
          <w:rFonts w:ascii="Calibri" w:hAnsi="Calibri" w:cs="Calibri"/>
          <w:sz w:val="22"/>
          <w:szCs w:val="22"/>
        </w:rPr>
        <w:t xml:space="preserve"> na zadanie</w:t>
      </w:r>
      <w:r w:rsidRPr="00D1457E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</w:t>
      </w:r>
      <w:r w:rsidRPr="000D0C77">
        <w:rPr>
          <w:rFonts w:ascii="Calibri" w:hAnsi="Calibri" w:cs="Calibri"/>
          <w:b/>
          <w:bCs/>
          <w:sz w:val="22"/>
          <w:szCs w:val="22"/>
        </w:rPr>
        <w:t>ŚWIADCZENIE USŁUG OPIEKUŃCZYCH W 2025 ROKU</w:t>
      </w:r>
      <w:r w:rsidRPr="00D1457E">
        <w:rPr>
          <w:rFonts w:ascii="Calibri" w:hAnsi="Calibri" w:cs="Calibri"/>
          <w:b/>
          <w:sz w:val="22"/>
          <w:szCs w:val="22"/>
        </w:rPr>
        <w:t xml:space="preserve">: </w:t>
      </w:r>
    </w:p>
    <w:p w:rsidR="000D2084" w:rsidRPr="00D1457E" w:rsidRDefault="000D2084" w:rsidP="003159BE">
      <w:pPr>
        <w:tabs>
          <w:tab w:val="left" w:pos="0"/>
        </w:tabs>
        <w:spacing w:line="240" w:lineRule="auto"/>
        <w:rPr>
          <w:rFonts w:ascii="Calibri" w:hAnsi="Calibri" w:cs="Calibri"/>
          <w:sz w:val="18"/>
          <w:szCs w:val="18"/>
        </w:rPr>
      </w:pPr>
    </w:p>
    <w:p w:rsidR="000D2084" w:rsidRPr="00D1457E" w:rsidRDefault="000D2084" w:rsidP="003159BE">
      <w:pPr>
        <w:tabs>
          <w:tab w:val="left" w:pos="0"/>
        </w:tabs>
        <w:spacing w:line="240" w:lineRule="auto"/>
        <w:rPr>
          <w:rFonts w:ascii="Calibri" w:hAnsi="Calibri" w:cs="Calibri"/>
          <w:b/>
          <w:sz w:val="18"/>
          <w:szCs w:val="18"/>
        </w:rPr>
      </w:pPr>
      <w:r w:rsidRPr="00D1457E">
        <w:rPr>
          <w:rFonts w:ascii="Calibri" w:hAnsi="Calibri" w:cs="Calibri"/>
          <w:b/>
          <w:sz w:val="18"/>
          <w:szCs w:val="18"/>
        </w:rPr>
        <w:t>Nazwa Wykonawcy  …………………………………………………………………………………</w:t>
      </w:r>
    </w:p>
    <w:p w:rsidR="000D2084" w:rsidRPr="00D1457E" w:rsidRDefault="000D2084" w:rsidP="003159BE">
      <w:pPr>
        <w:tabs>
          <w:tab w:val="left" w:pos="0"/>
        </w:tabs>
        <w:spacing w:line="240" w:lineRule="auto"/>
        <w:rPr>
          <w:rFonts w:ascii="Calibri" w:hAnsi="Calibri" w:cs="Calibri"/>
          <w:b/>
          <w:sz w:val="18"/>
          <w:szCs w:val="18"/>
        </w:rPr>
      </w:pPr>
    </w:p>
    <w:tbl>
      <w:tblPr>
        <w:tblW w:w="14317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3969"/>
        <w:gridCol w:w="4678"/>
        <w:gridCol w:w="1985"/>
        <w:gridCol w:w="2409"/>
      </w:tblGrid>
      <w:tr w:rsidR="000D2084" w:rsidRPr="00061819" w:rsidTr="00C469F6">
        <w:trPr>
          <w:trHeight w:hRule="exact" w:val="3162"/>
        </w:trPr>
        <w:tc>
          <w:tcPr>
            <w:tcW w:w="1276" w:type="dxa"/>
            <w:tcBorders>
              <w:bottom w:val="single" w:sz="4" w:space="0" w:color="auto"/>
            </w:tcBorders>
          </w:tcPr>
          <w:p w:rsidR="000D2084" w:rsidRPr="00FA4AAB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4AAB">
              <w:rPr>
                <w:rFonts w:ascii="Calibri" w:hAnsi="Calibri" w:cs="Calibri"/>
                <w:sz w:val="20"/>
                <w:szCs w:val="20"/>
              </w:rPr>
              <w:t>Imię i nazwisko</w:t>
            </w:r>
          </w:p>
        </w:tc>
        <w:tc>
          <w:tcPr>
            <w:tcW w:w="3969" w:type="dxa"/>
          </w:tcPr>
          <w:p w:rsidR="000D2084" w:rsidRPr="00FA4AAB" w:rsidRDefault="000D2084" w:rsidP="00C469F6">
            <w:pPr>
              <w:tabs>
                <w:tab w:val="left" w:pos="567"/>
              </w:tabs>
              <w:spacing w:line="240" w:lineRule="auto"/>
              <w:rPr>
                <w:sz w:val="20"/>
                <w:szCs w:val="20"/>
              </w:rPr>
            </w:pPr>
            <w:r w:rsidRPr="00FA4AAB">
              <w:rPr>
                <w:rFonts w:ascii="Calibri" w:hAnsi="Calibri" w:cs="Calibri"/>
                <w:sz w:val="20"/>
                <w:szCs w:val="20"/>
              </w:rPr>
              <w:t xml:space="preserve">  Informacje o doświadczeniu osób świadczących usługi opiekuńcze - zgodnie z  rozdziałem III ust. 2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(pkt 4 tabeli) </w:t>
            </w:r>
            <w:r w:rsidRPr="00FA4AAB">
              <w:rPr>
                <w:rFonts w:ascii="Calibri" w:hAnsi="Calibri" w:cs="Calibri"/>
                <w:sz w:val="20"/>
                <w:szCs w:val="20"/>
              </w:rPr>
              <w:t>Specyfikacji Warunków Zamówienia, ze wskazaniem  podmiotu (należy wskazać nazwę pracodawcy/zleceniodawcy, itp. (z danymi kontaktowymi), datę rozpoczęcia i zakończenia realizacji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A4AAB">
              <w:rPr>
                <w:rFonts w:ascii="Calibri" w:hAnsi="Calibri" w:cs="Calibri"/>
                <w:sz w:val="20"/>
                <w:szCs w:val="20"/>
              </w:rPr>
              <w:t>usług  fizjoterapii (lub nadal),  rodzaj pracy,  tj. opis  czynności, zadań lub wskazanie stanowiska w miejscu świadczenia pracy lub wykonywania usług wskazanych wyżej, potwierdzających posiadanie doświadczenia</w:t>
            </w:r>
            <w:r w:rsidRPr="00FA4AAB">
              <w:rPr>
                <w:rFonts w:ascii="Calibri" w:hAnsi="Calibri" w:cs="Calibri"/>
                <w:sz w:val="20"/>
                <w:szCs w:val="20"/>
              </w:rPr>
              <w:sym w:font="Symbol" w:char="F02A"/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0D2084" w:rsidRPr="00FA4AAB" w:rsidRDefault="000D2084" w:rsidP="00C469F6">
            <w:pPr>
              <w:tabs>
                <w:tab w:val="left" w:pos="567"/>
              </w:tabs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A4AAB">
              <w:rPr>
                <w:rFonts w:ascii="Calibri" w:hAnsi="Calibri" w:cs="Calibri"/>
                <w:sz w:val="20"/>
                <w:szCs w:val="20"/>
              </w:rPr>
              <w:t xml:space="preserve"> Doświadczenie</w:t>
            </w:r>
            <w:r w:rsidRPr="00FA4AA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 zakresie zarządzania i organizacji usług opiekuńczych  - </w:t>
            </w:r>
            <w:r w:rsidRPr="00FA4AAB">
              <w:rPr>
                <w:rFonts w:ascii="Calibri" w:hAnsi="Calibri" w:cs="Calibri"/>
                <w:sz w:val="20"/>
                <w:szCs w:val="20"/>
              </w:rPr>
              <w:t>zgodnie  z  rozdziałem III ust. 2</w:t>
            </w:r>
            <w:r>
              <w:rPr>
                <w:rFonts w:ascii="Calibri" w:hAnsi="Calibri" w:cs="Calibri"/>
                <w:sz w:val="20"/>
                <w:szCs w:val="20"/>
              </w:rPr>
              <w:t>(pkt 4 tabeli)</w:t>
            </w:r>
            <w:r w:rsidRPr="00FA4AAB">
              <w:rPr>
                <w:rFonts w:ascii="Calibri" w:hAnsi="Calibri" w:cs="Calibri"/>
                <w:sz w:val="20"/>
                <w:szCs w:val="20"/>
              </w:rPr>
              <w:t xml:space="preserve"> Specyfikacji Warunków Zamówienia (w przypadku koordynatora usług opiekuńczych - należy wskazać nazwę pracodawcy/zleceniodawcy, itp. (z danymi kontaktowymi), datę rozpoczęcia i zakończenia realizacji  zadań w zakresie zarządzania i organizacji usług opiekuńczych (lub nadal),  rodzaj pracy,  tj. opis  czynności, zadań lub wskazanie stanowiska w miejscu świadczenia pracy lub wykonywania usług wskazanych wyżej, potwierdzających posiadanie doświadczenia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D2084" w:rsidRPr="00FA4AAB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4AAB">
              <w:rPr>
                <w:rFonts w:ascii="Calibri" w:hAnsi="Calibri" w:cs="Calibri"/>
                <w:sz w:val="20"/>
                <w:szCs w:val="20"/>
              </w:rPr>
              <w:t>Zakres wykonywanych czynności</w:t>
            </w:r>
          </w:p>
          <w:p w:rsidR="000D2084" w:rsidRPr="00FA4AAB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4AAB">
              <w:rPr>
                <w:rFonts w:ascii="Calibri" w:hAnsi="Calibri" w:cs="Calibri"/>
                <w:sz w:val="20"/>
                <w:szCs w:val="20"/>
              </w:rPr>
              <w:t xml:space="preserve">(w tym koordynator usług opiekuńczych) 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0D2084" w:rsidRPr="00FA4AAB" w:rsidRDefault="000D2084" w:rsidP="00C469F6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4AAB">
              <w:rPr>
                <w:rFonts w:ascii="Calibri" w:hAnsi="Calibri" w:cs="Calibri"/>
                <w:sz w:val="20"/>
                <w:szCs w:val="20"/>
              </w:rPr>
              <w:t>Podstawa dysponowania wskazanymi osobami</w:t>
            </w:r>
          </w:p>
        </w:tc>
      </w:tr>
      <w:tr w:rsidR="000D2084" w:rsidRPr="007D3326" w:rsidTr="00C469F6">
        <w:trPr>
          <w:trHeight w:val="4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2084" w:rsidRPr="007D3326" w:rsidTr="00C469F6">
        <w:trPr>
          <w:trHeight w:val="420"/>
        </w:trPr>
        <w:tc>
          <w:tcPr>
            <w:tcW w:w="1276" w:type="dxa"/>
            <w:tcBorders>
              <w:top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2084" w:rsidRPr="007D3326" w:rsidTr="00C469F6">
        <w:trPr>
          <w:trHeight w:val="420"/>
        </w:trPr>
        <w:tc>
          <w:tcPr>
            <w:tcW w:w="1276" w:type="dxa"/>
            <w:tcBorders>
              <w:bottom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2084" w:rsidRPr="007D3326" w:rsidTr="00C469F6">
        <w:trPr>
          <w:trHeight w:val="420"/>
        </w:trPr>
        <w:tc>
          <w:tcPr>
            <w:tcW w:w="1276" w:type="dxa"/>
            <w:tcBorders>
              <w:top w:val="single" w:sz="4" w:space="0" w:color="auto"/>
            </w:tcBorders>
          </w:tcPr>
          <w:p w:rsidR="000D2084" w:rsidRPr="0034308E" w:rsidRDefault="000D2084" w:rsidP="00C469F6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0D2084" w:rsidRPr="0034308E" w:rsidRDefault="000D2084" w:rsidP="00C469F6">
            <w:pPr>
              <w:tabs>
                <w:tab w:val="left" w:pos="567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0D2084" w:rsidRPr="00D1457E" w:rsidRDefault="000D2084" w:rsidP="003159BE">
      <w:pPr>
        <w:tabs>
          <w:tab w:val="left" w:pos="0"/>
        </w:tabs>
        <w:spacing w:line="240" w:lineRule="auto"/>
        <w:rPr>
          <w:rFonts w:ascii="Calibri" w:hAnsi="Calibri" w:cs="Calibri"/>
          <w:b/>
          <w:sz w:val="18"/>
          <w:szCs w:val="18"/>
        </w:rPr>
      </w:pPr>
    </w:p>
    <w:p w:rsidR="000D2084" w:rsidRPr="00D1457E" w:rsidRDefault="000D2084" w:rsidP="00AC69C9">
      <w:pPr>
        <w:tabs>
          <w:tab w:val="left" w:pos="-709"/>
        </w:tabs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:rsidR="000D2084" w:rsidRDefault="000D2084" w:rsidP="00AC69C9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  <w:r w:rsidRPr="00D1457E">
        <w:rPr>
          <w:rFonts w:ascii="Calibri" w:hAnsi="Calibri" w:cs="Calibri"/>
          <w:b/>
          <w:sz w:val="20"/>
          <w:szCs w:val="20"/>
        </w:rPr>
        <w:t xml:space="preserve">Uwaga:  </w:t>
      </w:r>
      <w:r w:rsidRPr="00D1457E">
        <w:rPr>
          <w:rFonts w:ascii="Calibri" w:hAnsi="Calibri" w:cs="Calibri"/>
          <w:sz w:val="20"/>
          <w:szCs w:val="20"/>
        </w:rPr>
        <w:t xml:space="preserve">Wykonawca spełni warunek, jeżeli wykaże, ze </w:t>
      </w:r>
      <w:r w:rsidRPr="00D1457E">
        <w:rPr>
          <w:rFonts w:ascii="Calibri" w:hAnsi="Calibri" w:cs="Calibri"/>
          <w:color w:val="000000"/>
          <w:sz w:val="20"/>
          <w:szCs w:val="20"/>
        </w:rPr>
        <w:t>dysponuje lub będzie dysponował osobami zgodnie z Rozdziałem III ust. 2 Specyfikacji Warunków Zamówienia</w:t>
      </w:r>
      <w:r w:rsidRPr="00D1457E">
        <w:rPr>
          <w:rFonts w:ascii="Calibri" w:hAnsi="Calibri" w:cs="Calibri"/>
          <w:b/>
          <w:color w:val="000000"/>
          <w:sz w:val="20"/>
          <w:szCs w:val="20"/>
        </w:rPr>
        <w:t xml:space="preserve">. </w:t>
      </w:r>
    </w:p>
    <w:p w:rsidR="000D2084" w:rsidRDefault="000D2084" w:rsidP="00AC69C9">
      <w:pPr>
        <w:tabs>
          <w:tab w:val="left" w:pos="-709"/>
        </w:tabs>
        <w:spacing w:line="240" w:lineRule="auto"/>
        <w:rPr>
          <w:rFonts w:cs="Calibri"/>
          <w:b/>
          <w:bCs/>
          <w:sz w:val="20"/>
          <w:szCs w:val="20"/>
        </w:rPr>
      </w:pPr>
    </w:p>
    <w:p w:rsidR="000D2084" w:rsidRPr="00960889" w:rsidRDefault="000D2084" w:rsidP="00025F99">
      <w:pPr>
        <w:tabs>
          <w:tab w:val="left" w:pos="-709"/>
        </w:tabs>
        <w:spacing w:line="240" w:lineRule="auto"/>
        <w:rPr>
          <w:rFonts w:ascii="Calibri" w:hAnsi="Calibri" w:cs="Calibri"/>
          <w:sz w:val="20"/>
          <w:szCs w:val="20"/>
        </w:rPr>
      </w:pPr>
      <w:r w:rsidRPr="00960889">
        <w:rPr>
          <w:rFonts w:ascii="Calibri" w:hAnsi="Calibri" w:cs="Calibri"/>
          <w:sz w:val="20"/>
          <w:szCs w:val="20"/>
        </w:rPr>
        <w:sym w:font="Symbol" w:char="F02A"/>
      </w:r>
      <w:r w:rsidRPr="00960889">
        <w:rPr>
          <w:rFonts w:ascii="Calibri" w:hAnsi="Calibri" w:cs="Calibri"/>
          <w:sz w:val="20"/>
          <w:szCs w:val="20"/>
        </w:rPr>
        <w:t xml:space="preserve"> informacje zamieszczone w tej kolumnie służą potwierdzeniu przyznanych Wykonawcy punktów w kryterium oceny ofert „Doświadczenie osób, które będą uczestniczyć w wykonywaniu zamówienia ” </w:t>
      </w:r>
    </w:p>
    <w:p w:rsidR="000D2084" w:rsidRPr="00D1457E" w:rsidRDefault="000D2084" w:rsidP="00AC69C9">
      <w:pPr>
        <w:tabs>
          <w:tab w:val="left" w:pos="-709"/>
        </w:tabs>
        <w:spacing w:line="240" w:lineRule="auto"/>
        <w:rPr>
          <w:rFonts w:ascii="Calibri" w:hAnsi="Calibri" w:cs="Calibri"/>
          <w:b/>
          <w:sz w:val="20"/>
          <w:szCs w:val="20"/>
        </w:rPr>
      </w:pPr>
    </w:p>
    <w:p w:rsidR="000D2084" w:rsidRPr="00D1457E" w:rsidRDefault="000D2084" w:rsidP="00AC69C9">
      <w:pPr>
        <w:pStyle w:val="Akapitzlist"/>
        <w:spacing w:before="120"/>
        <w:jc w:val="both"/>
        <w:rPr>
          <w:rFonts w:cs="Calibri"/>
          <w:b/>
          <w:lang w:val="pl-PL"/>
        </w:rPr>
      </w:pPr>
      <w:r w:rsidRPr="00D1457E">
        <w:rPr>
          <w:rFonts w:cs="Calibri"/>
          <w:b/>
          <w:bCs/>
          <w:sz w:val="20"/>
          <w:lang w:val="pl-PL"/>
        </w:rPr>
        <w:t xml:space="preserve">UWAGA: </w:t>
      </w:r>
      <w:r w:rsidRPr="00D1457E">
        <w:rPr>
          <w:rFonts w:cs="Calibri"/>
          <w:b/>
        </w:rPr>
        <w:t>DOKUMENT NALEŻY</w:t>
      </w:r>
      <w:r w:rsidRPr="00D1457E">
        <w:rPr>
          <w:rFonts w:cs="Calibri"/>
          <w:b/>
          <w:lang w:val="pl-PL"/>
        </w:rPr>
        <w:t xml:space="preserve"> </w:t>
      </w:r>
      <w:r w:rsidRPr="00D1457E">
        <w:rPr>
          <w:rFonts w:cs="Calibri"/>
          <w:b/>
        </w:rPr>
        <w:t>OPATRZYĆ</w:t>
      </w:r>
      <w:r w:rsidRPr="00D1457E">
        <w:rPr>
          <w:rFonts w:cs="Calibri"/>
          <w:b/>
          <w:lang w:val="pl-PL"/>
        </w:rPr>
        <w:t xml:space="preserve"> </w:t>
      </w:r>
      <w:r w:rsidRPr="00D1457E">
        <w:rPr>
          <w:rFonts w:cs="Calibri"/>
          <w:b/>
        </w:rPr>
        <w:t>ELEKTRONICZNYM</w:t>
      </w:r>
      <w:r w:rsidRPr="00D1457E">
        <w:rPr>
          <w:rFonts w:cs="Calibri"/>
          <w:b/>
          <w:lang w:val="pl-PL"/>
        </w:rPr>
        <w:t xml:space="preserve"> </w:t>
      </w:r>
      <w:r w:rsidRPr="00D1457E">
        <w:rPr>
          <w:rFonts w:cs="Calibri"/>
          <w:b/>
        </w:rPr>
        <w:t>PODPISEM KWALIFIKOWANYM LUB PODPISEM ZAUFANYM LUB PODPISEM</w:t>
      </w:r>
      <w:r>
        <w:rPr>
          <w:rFonts w:cs="Calibri"/>
          <w:b/>
        </w:rPr>
        <w:t xml:space="preserve"> </w:t>
      </w:r>
      <w:r w:rsidRPr="00D1457E">
        <w:rPr>
          <w:rFonts w:cs="Calibri"/>
          <w:b/>
        </w:rPr>
        <w:t>OSOBISTYM OSOBY LUB OSÓB UPRAWNIONYCH</w:t>
      </w:r>
      <w:r w:rsidRPr="00D1457E">
        <w:rPr>
          <w:rFonts w:cs="Calibri"/>
          <w:b/>
          <w:lang w:val="pl-PL"/>
        </w:rPr>
        <w:t xml:space="preserve"> W </w:t>
      </w:r>
      <w:r w:rsidRPr="00D1457E">
        <w:rPr>
          <w:rFonts w:cs="Calibri"/>
          <w:b/>
        </w:rPr>
        <w:t>IMIENIU WYKONAWCY</w:t>
      </w:r>
    </w:p>
    <w:p w:rsidR="000D2084" w:rsidRPr="002B31F8" w:rsidRDefault="000D2084" w:rsidP="002B31F8">
      <w:pPr>
        <w:tabs>
          <w:tab w:val="left" w:pos="0"/>
        </w:tabs>
        <w:spacing w:line="240" w:lineRule="auto"/>
        <w:rPr>
          <w:rFonts w:ascii="Calibri" w:hAnsi="Calibri" w:cs="Calibri"/>
          <w:b/>
          <w:sz w:val="20"/>
          <w:szCs w:val="20"/>
        </w:rPr>
      </w:pPr>
      <w:r w:rsidRPr="00D1457E">
        <w:rPr>
          <w:rFonts w:ascii="Calibri" w:hAnsi="Calibri" w:cs="Calibri"/>
        </w:rPr>
        <w:tab/>
      </w:r>
      <w:r w:rsidRPr="00D1457E">
        <w:rPr>
          <w:rFonts w:ascii="Calibri" w:hAnsi="Calibri" w:cs="Calibri"/>
        </w:rPr>
        <w:tab/>
      </w:r>
    </w:p>
    <w:sectPr w:rsidR="000D2084" w:rsidRPr="002B31F8" w:rsidSect="00025F99">
      <w:headerReference w:type="default" r:id="rId7"/>
      <w:footerReference w:type="default" r:id="rId8"/>
      <w:pgSz w:w="16838" w:h="11906" w:orient="landscape"/>
      <w:pgMar w:top="703" w:right="1418" w:bottom="899" w:left="1418" w:header="360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084" w:rsidRDefault="000D2084" w:rsidP="00C32F5D">
      <w:pPr>
        <w:spacing w:line="240" w:lineRule="auto"/>
      </w:pPr>
      <w:r>
        <w:separator/>
      </w:r>
    </w:p>
  </w:endnote>
  <w:endnote w:type="continuationSeparator" w:id="0">
    <w:p w:rsidR="000D2084" w:rsidRDefault="000D2084" w:rsidP="00C32F5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084" w:rsidRDefault="000D2084">
    <w:pPr>
      <w:pStyle w:val="Footer"/>
    </w:pPr>
    <w:fldSimple w:instr=" PAGE   \* MERGEFORMAT ">
      <w:r>
        <w:rPr>
          <w:noProof/>
        </w:rPr>
        <w:t>1</w:t>
      </w:r>
    </w:fldSimple>
  </w:p>
  <w:p w:rsidR="000D2084" w:rsidRDefault="000D20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084" w:rsidRDefault="000D2084" w:rsidP="00C32F5D">
      <w:pPr>
        <w:spacing w:line="240" w:lineRule="auto"/>
      </w:pPr>
      <w:r>
        <w:separator/>
      </w:r>
    </w:p>
  </w:footnote>
  <w:footnote w:type="continuationSeparator" w:id="0">
    <w:p w:rsidR="000D2084" w:rsidRDefault="000D2084" w:rsidP="00C32F5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084" w:rsidRPr="006F6FC4" w:rsidRDefault="000D2084" w:rsidP="00025F99">
    <w:pPr>
      <w:pStyle w:val="Standard"/>
      <w:spacing w:line="276" w:lineRule="auto"/>
      <w:jc w:val="right"/>
      <w:rPr>
        <w:rFonts w:cs="Calibri"/>
        <w:b/>
        <w:bCs/>
        <w:sz w:val="16"/>
        <w:szCs w:val="16"/>
      </w:rPr>
    </w:pPr>
    <w:r w:rsidRPr="009C77DC">
      <w:rPr>
        <w:b/>
        <w:sz w:val="16"/>
        <w:szCs w:val="16"/>
      </w:rPr>
      <w:t>WR.26.1</w:t>
    </w:r>
    <w:r>
      <w:rPr>
        <w:b/>
        <w:sz w:val="16"/>
        <w:szCs w:val="16"/>
      </w:rPr>
      <w:t>3</w:t>
    </w:r>
    <w:r w:rsidRPr="009C77DC">
      <w:rPr>
        <w:b/>
        <w:sz w:val="16"/>
        <w:szCs w:val="16"/>
      </w:rPr>
      <w:t>.202</w:t>
    </w:r>
    <w:r>
      <w:rPr>
        <w:b/>
        <w:sz w:val="16"/>
        <w:szCs w:val="16"/>
      </w:rPr>
      <w:t>4</w:t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 w:rsidRPr="00447308">
      <w:rPr>
        <w:b/>
        <w:color w:val="FF0000"/>
        <w:sz w:val="22"/>
        <w:szCs w:val="22"/>
      </w:rPr>
      <w:t xml:space="preserve"> </w:t>
    </w:r>
    <w:r w:rsidRPr="00447308">
      <w:rPr>
        <w:rFonts w:cs="Calibri"/>
        <w:b/>
        <w:bCs/>
        <w:sz w:val="16"/>
        <w:szCs w:val="16"/>
      </w:rPr>
      <w:t xml:space="preserve">ŚWIADCZENIE USŁUG OPIEKUŃCZYCH </w:t>
    </w:r>
    <w:r>
      <w:rPr>
        <w:rFonts w:cs="Calibri"/>
        <w:b/>
        <w:bCs/>
        <w:sz w:val="16"/>
        <w:szCs w:val="16"/>
      </w:rPr>
      <w:t xml:space="preserve">W </w:t>
    </w:r>
    <w:r w:rsidRPr="006F6FC4">
      <w:rPr>
        <w:rFonts w:cs="Calibri"/>
        <w:b/>
        <w:bCs/>
        <w:sz w:val="16"/>
        <w:szCs w:val="16"/>
      </w:rPr>
      <w:t>202</w:t>
    </w:r>
    <w:r>
      <w:rPr>
        <w:rFonts w:cs="Calibri"/>
        <w:b/>
        <w:bCs/>
        <w:sz w:val="16"/>
        <w:szCs w:val="16"/>
      </w:rPr>
      <w:t>5 ROKU</w:t>
    </w:r>
    <w:r w:rsidRPr="006F6FC4">
      <w:rPr>
        <w:rFonts w:cs="Calibri"/>
        <w:b/>
        <w:bCs/>
        <w:sz w:val="16"/>
        <w:szCs w:val="16"/>
      </w:rPr>
      <w:t xml:space="preserve">  </w:t>
    </w:r>
  </w:p>
  <w:p w:rsidR="000D2084" w:rsidRDefault="000D2084" w:rsidP="00B025BA">
    <w:pPr>
      <w:pStyle w:val="Header"/>
    </w:pPr>
    <w:r>
      <w:rPr>
        <w:noProof/>
      </w:rPr>
      <w:pict>
        <v:line id="_x0000_s2049" style="position:absolute;left:0;text-align:left;z-index:251660288" from="1.1pt,6.75pt" to="703.1pt,6.7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3466"/>
    <w:multiLevelType w:val="hybridMultilevel"/>
    <w:tmpl w:val="C8EA73CE"/>
    <w:lvl w:ilvl="0" w:tplc="223E0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4D1B"/>
    <w:multiLevelType w:val="hybridMultilevel"/>
    <w:tmpl w:val="9D7AD9C2"/>
    <w:lvl w:ilvl="0" w:tplc="223E03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0A5F4E"/>
    <w:multiLevelType w:val="hybridMultilevel"/>
    <w:tmpl w:val="EDE4C4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3B149A"/>
    <w:multiLevelType w:val="hybridMultilevel"/>
    <w:tmpl w:val="0A1C4954"/>
    <w:lvl w:ilvl="0" w:tplc="7376D0A6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822846"/>
    <w:multiLevelType w:val="hybridMultilevel"/>
    <w:tmpl w:val="F2C0580A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A8572CA"/>
    <w:multiLevelType w:val="hybridMultilevel"/>
    <w:tmpl w:val="56B25232"/>
    <w:lvl w:ilvl="0" w:tplc="A004446A">
      <w:start w:val="1"/>
      <w:numFmt w:val="decimal"/>
      <w:lvlText w:val="%1)"/>
      <w:lvlJc w:val="left"/>
      <w:pPr>
        <w:ind w:left="83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6">
    <w:nsid w:val="6BA90574"/>
    <w:multiLevelType w:val="hybridMultilevel"/>
    <w:tmpl w:val="BBFE7EB4"/>
    <w:lvl w:ilvl="0" w:tplc="87E034E0">
      <w:start w:val="69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903F02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7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9">
    <w:abstractNumId w:val="7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0">
    <w:abstractNumId w:val="7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A89"/>
    <w:rsid w:val="000021A3"/>
    <w:rsid w:val="00010B1D"/>
    <w:rsid w:val="000231E2"/>
    <w:rsid w:val="00025F99"/>
    <w:rsid w:val="00031ED6"/>
    <w:rsid w:val="000337A8"/>
    <w:rsid w:val="000467F3"/>
    <w:rsid w:val="00050C63"/>
    <w:rsid w:val="00053CFE"/>
    <w:rsid w:val="0005608A"/>
    <w:rsid w:val="00057725"/>
    <w:rsid w:val="00061819"/>
    <w:rsid w:val="000747BB"/>
    <w:rsid w:val="000761DD"/>
    <w:rsid w:val="0007673E"/>
    <w:rsid w:val="00076A7F"/>
    <w:rsid w:val="000820BC"/>
    <w:rsid w:val="000933A7"/>
    <w:rsid w:val="00097490"/>
    <w:rsid w:val="000A0167"/>
    <w:rsid w:val="000B02C7"/>
    <w:rsid w:val="000B118D"/>
    <w:rsid w:val="000B338D"/>
    <w:rsid w:val="000B3F92"/>
    <w:rsid w:val="000B4813"/>
    <w:rsid w:val="000D0C77"/>
    <w:rsid w:val="000D17E4"/>
    <w:rsid w:val="000D2084"/>
    <w:rsid w:val="000E1104"/>
    <w:rsid w:val="000E1EAD"/>
    <w:rsid w:val="000E2E08"/>
    <w:rsid w:val="000E656D"/>
    <w:rsid w:val="000F14A3"/>
    <w:rsid w:val="0011097B"/>
    <w:rsid w:val="00115993"/>
    <w:rsid w:val="00176A36"/>
    <w:rsid w:val="001775ED"/>
    <w:rsid w:val="0018495F"/>
    <w:rsid w:val="00187DB6"/>
    <w:rsid w:val="00193137"/>
    <w:rsid w:val="0019592A"/>
    <w:rsid w:val="001A1A45"/>
    <w:rsid w:val="001B5A8D"/>
    <w:rsid w:val="001C0B6A"/>
    <w:rsid w:val="001D58CF"/>
    <w:rsid w:val="001D69F0"/>
    <w:rsid w:val="001D7D44"/>
    <w:rsid w:val="001E126F"/>
    <w:rsid w:val="002036D4"/>
    <w:rsid w:val="002048CD"/>
    <w:rsid w:val="00213AA0"/>
    <w:rsid w:val="00215CA0"/>
    <w:rsid w:val="0021655D"/>
    <w:rsid w:val="00221958"/>
    <w:rsid w:val="002235A7"/>
    <w:rsid w:val="00224D3A"/>
    <w:rsid w:val="00233E79"/>
    <w:rsid w:val="002345BF"/>
    <w:rsid w:val="0025051C"/>
    <w:rsid w:val="00252DB0"/>
    <w:rsid w:val="002630AC"/>
    <w:rsid w:val="00265351"/>
    <w:rsid w:val="00270AC9"/>
    <w:rsid w:val="00276B53"/>
    <w:rsid w:val="00290E16"/>
    <w:rsid w:val="002925E5"/>
    <w:rsid w:val="002A08C0"/>
    <w:rsid w:val="002A44E9"/>
    <w:rsid w:val="002B1583"/>
    <w:rsid w:val="002B31F8"/>
    <w:rsid w:val="002B59E0"/>
    <w:rsid w:val="002D1069"/>
    <w:rsid w:val="002F36C1"/>
    <w:rsid w:val="002F5774"/>
    <w:rsid w:val="00311A89"/>
    <w:rsid w:val="00313DED"/>
    <w:rsid w:val="003159BE"/>
    <w:rsid w:val="003274F7"/>
    <w:rsid w:val="00331EFC"/>
    <w:rsid w:val="00335AD1"/>
    <w:rsid w:val="0034308E"/>
    <w:rsid w:val="0037457A"/>
    <w:rsid w:val="0037500F"/>
    <w:rsid w:val="00383D43"/>
    <w:rsid w:val="003956B3"/>
    <w:rsid w:val="003A2B67"/>
    <w:rsid w:val="003A4A74"/>
    <w:rsid w:val="003B06E7"/>
    <w:rsid w:val="003B3B4E"/>
    <w:rsid w:val="003C3E56"/>
    <w:rsid w:val="003D3980"/>
    <w:rsid w:val="003D6DDD"/>
    <w:rsid w:val="004014A1"/>
    <w:rsid w:val="004068AD"/>
    <w:rsid w:val="00407270"/>
    <w:rsid w:val="00414CA3"/>
    <w:rsid w:val="004155C5"/>
    <w:rsid w:val="00420A44"/>
    <w:rsid w:val="00434306"/>
    <w:rsid w:val="00447308"/>
    <w:rsid w:val="004509D7"/>
    <w:rsid w:val="004711C9"/>
    <w:rsid w:val="00472031"/>
    <w:rsid w:val="0047243C"/>
    <w:rsid w:val="00482DC8"/>
    <w:rsid w:val="00484DCD"/>
    <w:rsid w:val="004C4F76"/>
    <w:rsid w:val="004D121D"/>
    <w:rsid w:val="004D6F04"/>
    <w:rsid w:val="004F6527"/>
    <w:rsid w:val="00500D25"/>
    <w:rsid w:val="00511941"/>
    <w:rsid w:val="00516A4B"/>
    <w:rsid w:val="00541187"/>
    <w:rsid w:val="00557EF7"/>
    <w:rsid w:val="00564444"/>
    <w:rsid w:val="005658E8"/>
    <w:rsid w:val="00596D98"/>
    <w:rsid w:val="005A3F8A"/>
    <w:rsid w:val="005A5C46"/>
    <w:rsid w:val="005A7E28"/>
    <w:rsid w:val="005B5423"/>
    <w:rsid w:val="005C3D75"/>
    <w:rsid w:val="005C5831"/>
    <w:rsid w:val="005D18DF"/>
    <w:rsid w:val="005F6ACE"/>
    <w:rsid w:val="00604632"/>
    <w:rsid w:val="0060602A"/>
    <w:rsid w:val="00623749"/>
    <w:rsid w:val="006261D1"/>
    <w:rsid w:val="00627626"/>
    <w:rsid w:val="0064022C"/>
    <w:rsid w:val="006418FB"/>
    <w:rsid w:val="00641CC8"/>
    <w:rsid w:val="006509BE"/>
    <w:rsid w:val="00654824"/>
    <w:rsid w:val="00663DCA"/>
    <w:rsid w:val="00664145"/>
    <w:rsid w:val="00672051"/>
    <w:rsid w:val="00687210"/>
    <w:rsid w:val="006924CB"/>
    <w:rsid w:val="006961C0"/>
    <w:rsid w:val="00696AEC"/>
    <w:rsid w:val="006B17CA"/>
    <w:rsid w:val="006B57C1"/>
    <w:rsid w:val="006B75F9"/>
    <w:rsid w:val="006C44C3"/>
    <w:rsid w:val="006C747C"/>
    <w:rsid w:val="006D468B"/>
    <w:rsid w:val="006D7B03"/>
    <w:rsid w:val="006D7B42"/>
    <w:rsid w:val="006E0B08"/>
    <w:rsid w:val="006E69B7"/>
    <w:rsid w:val="006F520D"/>
    <w:rsid w:val="006F6FC4"/>
    <w:rsid w:val="0070089F"/>
    <w:rsid w:val="007014FC"/>
    <w:rsid w:val="00701C6D"/>
    <w:rsid w:val="00703845"/>
    <w:rsid w:val="00703C57"/>
    <w:rsid w:val="00712AC6"/>
    <w:rsid w:val="007213C5"/>
    <w:rsid w:val="00722986"/>
    <w:rsid w:val="00732A3D"/>
    <w:rsid w:val="00735CFD"/>
    <w:rsid w:val="007413C4"/>
    <w:rsid w:val="00754F68"/>
    <w:rsid w:val="00777E39"/>
    <w:rsid w:val="0078135E"/>
    <w:rsid w:val="00786359"/>
    <w:rsid w:val="00787A45"/>
    <w:rsid w:val="00790C05"/>
    <w:rsid w:val="007A3EA7"/>
    <w:rsid w:val="007B27C1"/>
    <w:rsid w:val="007B3851"/>
    <w:rsid w:val="007C27EB"/>
    <w:rsid w:val="007D3326"/>
    <w:rsid w:val="007D6471"/>
    <w:rsid w:val="007E0659"/>
    <w:rsid w:val="007E2156"/>
    <w:rsid w:val="007F4ADF"/>
    <w:rsid w:val="00826DA4"/>
    <w:rsid w:val="00833730"/>
    <w:rsid w:val="0084415B"/>
    <w:rsid w:val="0085396D"/>
    <w:rsid w:val="0085636F"/>
    <w:rsid w:val="008808C6"/>
    <w:rsid w:val="00882E36"/>
    <w:rsid w:val="00890FD4"/>
    <w:rsid w:val="00893D9B"/>
    <w:rsid w:val="00895424"/>
    <w:rsid w:val="008A0990"/>
    <w:rsid w:val="008A465A"/>
    <w:rsid w:val="008A6934"/>
    <w:rsid w:val="008C413F"/>
    <w:rsid w:val="008C6BFD"/>
    <w:rsid w:val="008D016B"/>
    <w:rsid w:val="008D0B9F"/>
    <w:rsid w:val="008D5679"/>
    <w:rsid w:val="008D6C27"/>
    <w:rsid w:val="008E3B89"/>
    <w:rsid w:val="008E47B6"/>
    <w:rsid w:val="00901939"/>
    <w:rsid w:val="00911E32"/>
    <w:rsid w:val="0092250E"/>
    <w:rsid w:val="00937859"/>
    <w:rsid w:val="00942C24"/>
    <w:rsid w:val="00943832"/>
    <w:rsid w:val="00960889"/>
    <w:rsid w:val="00970EDE"/>
    <w:rsid w:val="0098417A"/>
    <w:rsid w:val="00984331"/>
    <w:rsid w:val="00991184"/>
    <w:rsid w:val="0099303F"/>
    <w:rsid w:val="009B30F0"/>
    <w:rsid w:val="009C307B"/>
    <w:rsid w:val="009C77DC"/>
    <w:rsid w:val="009D1FFF"/>
    <w:rsid w:val="009E1384"/>
    <w:rsid w:val="009E2154"/>
    <w:rsid w:val="009E2ACC"/>
    <w:rsid w:val="009E59FA"/>
    <w:rsid w:val="009F79B2"/>
    <w:rsid w:val="00A00CF8"/>
    <w:rsid w:val="00A0242A"/>
    <w:rsid w:val="00A11A18"/>
    <w:rsid w:val="00A12DA5"/>
    <w:rsid w:val="00A20E8A"/>
    <w:rsid w:val="00A24592"/>
    <w:rsid w:val="00A36F50"/>
    <w:rsid w:val="00A725E3"/>
    <w:rsid w:val="00A73C05"/>
    <w:rsid w:val="00A77725"/>
    <w:rsid w:val="00A77CE8"/>
    <w:rsid w:val="00A8523A"/>
    <w:rsid w:val="00A94F4F"/>
    <w:rsid w:val="00A9630E"/>
    <w:rsid w:val="00AA3800"/>
    <w:rsid w:val="00AA54E4"/>
    <w:rsid w:val="00AB52AB"/>
    <w:rsid w:val="00AC1254"/>
    <w:rsid w:val="00AC69C9"/>
    <w:rsid w:val="00AE0E68"/>
    <w:rsid w:val="00AE3CFF"/>
    <w:rsid w:val="00B01520"/>
    <w:rsid w:val="00B025BA"/>
    <w:rsid w:val="00B20CB8"/>
    <w:rsid w:val="00B232C3"/>
    <w:rsid w:val="00B2513C"/>
    <w:rsid w:val="00B40893"/>
    <w:rsid w:val="00B523C0"/>
    <w:rsid w:val="00B55E72"/>
    <w:rsid w:val="00B5688A"/>
    <w:rsid w:val="00B71BE0"/>
    <w:rsid w:val="00B946E7"/>
    <w:rsid w:val="00B94A02"/>
    <w:rsid w:val="00B97563"/>
    <w:rsid w:val="00BB6424"/>
    <w:rsid w:val="00BC1295"/>
    <w:rsid w:val="00BD2475"/>
    <w:rsid w:val="00BD6B13"/>
    <w:rsid w:val="00BE3C7F"/>
    <w:rsid w:val="00BF0696"/>
    <w:rsid w:val="00BF4937"/>
    <w:rsid w:val="00C00470"/>
    <w:rsid w:val="00C10839"/>
    <w:rsid w:val="00C21445"/>
    <w:rsid w:val="00C310EE"/>
    <w:rsid w:val="00C32F5D"/>
    <w:rsid w:val="00C469F6"/>
    <w:rsid w:val="00C63583"/>
    <w:rsid w:val="00C72508"/>
    <w:rsid w:val="00C81265"/>
    <w:rsid w:val="00C8283A"/>
    <w:rsid w:val="00C959A7"/>
    <w:rsid w:val="00CA5870"/>
    <w:rsid w:val="00CC70DE"/>
    <w:rsid w:val="00CC7E04"/>
    <w:rsid w:val="00CE188F"/>
    <w:rsid w:val="00CF17C0"/>
    <w:rsid w:val="00CF17DA"/>
    <w:rsid w:val="00D027EF"/>
    <w:rsid w:val="00D1208C"/>
    <w:rsid w:val="00D13919"/>
    <w:rsid w:val="00D1457E"/>
    <w:rsid w:val="00D35FA8"/>
    <w:rsid w:val="00D4073C"/>
    <w:rsid w:val="00D41DF0"/>
    <w:rsid w:val="00D5307B"/>
    <w:rsid w:val="00D57A5E"/>
    <w:rsid w:val="00D663E6"/>
    <w:rsid w:val="00D752C0"/>
    <w:rsid w:val="00D755FB"/>
    <w:rsid w:val="00D823EF"/>
    <w:rsid w:val="00D82F4B"/>
    <w:rsid w:val="00D87B0F"/>
    <w:rsid w:val="00DB00C2"/>
    <w:rsid w:val="00DB63C6"/>
    <w:rsid w:val="00DD178C"/>
    <w:rsid w:val="00E03067"/>
    <w:rsid w:val="00E060BC"/>
    <w:rsid w:val="00E0642E"/>
    <w:rsid w:val="00E207A5"/>
    <w:rsid w:val="00E35243"/>
    <w:rsid w:val="00E54BD8"/>
    <w:rsid w:val="00E674F1"/>
    <w:rsid w:val="00E744C6"/>
    <w:rsid w:val="00E744C9"/>
    <w:rsid w:val="00E90F5D"/>
    <w:rsid w:val="00E94FA3"/>
    <w:rsid w:val="00EB5760"/>
    <w:rsid w:val="00EC0B00"/>
    <w:rsid w:val="00EC733F"/>
    <w:rsid w:val="00ED4295"/>
    <w:rsid w:val="00EE3937"/>
    <w:rsid w:val="00F05D35"/>
    <w:rsid w:val="00F15168"/>
    <w:rsid w:val="00F221B7"/>
    <w:rsid w:val="00F35F9D"/>
    <w:rsid w:val="00F366D9"/>
    <w:rsid w:val="00F4260A"/>
    <w:rsid w:val="00F60646"/>
    <w:rsid w:val="00F702CF"/>
    <w:rsid w:val="00F922EB"/>
    <w:rsid w:val="00F96C9F"/>
    <w:rsid w:val="00F977E8"/>
    <w:rsid w:val="00FA4098"/>
    <w:rsid w:val="00FA4AAB"/>
    <w:rsid w:val="00FA750C"/>
    <w:rsid w:val="00FB043D"/>
    <w:rsid w:val="00FB1593"/>
    <w:rsid w:val="00FC011D"/>
    <w:rsid w:val="00FC4CA9"/>
    <w:rsid w:val="00FC6BF5"/>
    <w:rsid w:val="00FD15F3"/>
    <w:rsid w:val="00FE2077"/>
    <w:rsid w:val="00FE533B"/>
    <w:rsid w:val="00FE636C"/>
    <w:rsid w:val="00FF6992"/>
    <w:rsid w:val="00FF6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89"/>
    <w:pPr>
      <w:spacing w:line="360" w:lineRule="auto"/>
      <w:jc w:val="both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semiHidden/>
    <w:rsid w:val="00C32F5D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C3E56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erChar1">
    <w:name w:val="Header Char1"/>
    <w:link w:val="Header"/>
    <w:uiPriority w:val="99"/>
    <w:semiHidden/>
    <w:locked/>
    <w:rsid w:val="00C32F5D"/>
    <w:rPr>
      <w:rFonts w:ascii="Times New Roman" w:hAnsi="Times New Roman"/>
      <w:sz w:val="24"/>
    </w:rPr>
  </w:style>
  <w:style w:type="paragraph" w:styleId="Footer">
    <w:name w:val="footer"/>
    <w:basedOn w:val="Normal"/>
    <w:link w:val="FooterChar1"/>
    <w:uiPriority w:val="99"/>
    <w:rsid w:val="00C32F5D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3B89"/>
    <w:rPr>
      <w:rFonts w:ascii="Times New Roman" w:hAnsi="Times New Roman" w:cs="Times New Roman"/>
      <w:sz w:val="24"/>
      <w:szCs w:val="24"/>
    </w:rPr>
  </w:style>
  <w:style w:type="character" w:customStyle="1" w:styleId="FooterChar1">
    <w:name w:val="Footer Char1"/>
    <w:link w:val="Footer"/>
    <w:uiPriority w:val="99"/>
    <w:locked/>
    <w:rsid w:val="00C32F5D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rsid w:val="00FE533B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semiHidden/>
    <w:rsid w:val="00FE53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E3B89"/>
    <w:rPr>
      <w:rFonts w:ascii="Times New Roman" w:hAnsi="Times New Roman" w:cs="Times New Roman"/>
      <w:sz w:val="20"/>
      <w:szCs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FE533B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FE533B"/>
    <w:rPr>
      <w:b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locked/>
    <w:rsid w:val="008E3B89"/>
    <w:rPr>
      <w:rFonts w:cs="Times New Roman"/>
      <w:b/>
      <w:bCs/>
      <w:sz w:val="20"/>
      <w:szCs w:val="20"/>
    </w:rPr>
  </w:style>
  <w:style w:type="character" w:customStyle="1" w:styleId="CommentSubjectChar1">
    <w:name w:val="Comment Subject Char1"/>
    <w:link w:val="CommentSubject"/>
    <w:uiPriority w:val="99"/>
    <w:semiHidden/>
    <w:locked/>
    <w:rsid w:val="00FE533B"/>
    <w:rPr>
      <w:rFonts w:ascii="Times New Roman" w:hAnsi="Times New Roman"/>
      <w:b/>
    </w:rPr>
  </w:style>
  <w:style w:type="paragraph" w:styleId="BalloonText">
    <w:name w:val="Balloon Text"/>
    <w:basedOn w:val="Normal"/>
    <w:link w:val="BalloonTextChar1"/>
    <w:uiPriority w:val="99"/>
    <w:semiHidden/>
    <w:rsid w:val="00FE533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3B89"/>
    <w:rPr>
      <w:rFonts w:ascii="Times New Roman" w:hAnsi="Times New Roman" w:cs="Times New Roman"/>
      <w:sz w:val="2"/>
    </w:rPr>
  </w:style>
  <w:style w:type="character" w:customStyle="1" w:styleId="BalloonTextChar1">
    <w:name w:val="Balloon Text Char1"/>
    <w:link w:val="BalloonText"/>
    <w:uiPriority w:val="99"/>
    <w:semiHidden/>
    <w:locked/>
    <w:rsid w:val="00FE533B"/>
    <w:rPr>
      <w:rFonts w:ascii="Tahoma" w:hAnsi="Tahoma"/>
      <w:sz w:val="16"/>
    </w:rPr>
  </w:style>
  <w:style w:type="paragraph" w:customStyle="1" w:styleId="Akapitzlist">
    <w:name w:val="Akapit z listą"/>
    <w:aliases w:val="Asia 2  Akapit z listą,tekst normalny"/>
    <w:basedOn w:val="Normal"/>
    <w:link w:val="AkapitzlistZnak"/>
    <w:uiPriority w:val="99"/>
    <w:rsid w:val="00970EDE"/>
    <w:pPr>
      <w:widowControl w:val="0"/>
      <w:spacing w:line="240" w:lineRule="auto"/>
      <w:jc w:val="left"/>
    </w:pPr>
    <w:rPr>
      <w:rFonts w:ascii="Calibri" w:hAnsi="Calibri"/>
      <w:sz w:val="22"/>
      <w:szCs w:val="20"/>
      <w:lang w:val="en-US" w:eastAsia="en-US"/>
    </w:rPr>
  </w:style>
  <w:style w:type="character" w:customStyle="1" w:styleId="AkapitzlistZnak">
    <w:name w:val="Akapit z listą Znak"/>
    <w:aliases w:val="Asia 2  Akapit z listą Znak,tekst normalny Znak"/>
    <w:link w:val="Akapitzlist"/>
    <w:uiPriority w:val="99"/>
    <w:locked/>
    <w:rsid w:val="006509BE"/>
    <w:rPr>
      <w:sz w:val="22"/>
      <w:lang w:val="en-US" w:eastAsia="en-US"/>
    </w:rPr>
  </w:style>
  <w:style w:type="paragraph" w:customStyle="1" w:styleId="Standard">
    <w:name w:val="Standard"/>
    <w:uiPriority w:val="99"/>
    <w:rsid w:val="003C3E56"/>
    <w:pPr>
      <w:suppressAutoHyphens/>
      <w:autoSpaceDN w:val="0"/>
    </w:pPr>
    <w:rPr>
      <w:rFonts w:eastAsia="N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25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339</Words>
  <Characters>2040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MOPS w Tarnowie</dc:creator>
  <cp:keywords/>
  <dc:description/>
  <cp:lastModifiedBy>IZP - UMDT</cp:lastModifiedBy>
  <cp:revision>2</cp:revision>
  <cp:lastPrinted>2021-11-16T13:55:00Z</cp:lastPrinted>
  <dcterms:created xsi:type="dcterms:W3CDTF">2024-12-19T19:55:00Z</dcterms:created>
  <dcterms:modified xsi:type="dcterms:W3CDTF">2024-12-19T19:55:00Z</dcterms:modified>
</cp:coreProperties>
</file>